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D6A" w:rsidRDefault="00746D6A" w:rsidP="00E469E7">
      <w:pPr>
        <w:pStyle w:val="EnvelopeReturn"/>
      </w:pPr>
      <w:r>
        <w:t xml:space="preserve"> </w:t>
      </w:r>
    </w:p>
    <w:p w:rsidR="00A56906" w:rsidRDefault="00A56906" w:rsidP="00E469E7">
      <w:pPr>
        <w:pStyle w:val="EnvelopeAddress"/>
        <w:framePr w:wrap="around" w:x="5214" w:y="2131"/>
      </w:pPr>
      <w:fldSimple w:instr=" MERGEFIELD First_Name ">
        <w:r w:rsidR="00DB47F9">
          <w:rPr>
            <w:noProof/>
          </w:rPr>
          <w:t>«First_Name»</w:t>
        </w:r>
      </w:fldSimple>
      <w:r>
        <w:t xml:space="preserve"> </w:t>
      </w:r>
      <w:fldSimple w:instr=" MERGEFIELD Last_Name ">
        <w:r w:rsidR="00DB47F9">
          <w:rPr>
            <w:noProof/>
          </w:rPr>
          <w:t>«Last_Name»</w:t>
        </w:r>
      </w:fldSimple>
      <w:r>
        <w:fldChar w:fldCharType="begin"/>
      </w:r>
      <w:r>
        <w:instrText xml:space="preserve"> IF </w:instrText>
      </w:r>
      <w:r>
        <w:fldChar w:fldCharType="begin"/>
      </w:r>
      <w:r>
        <w:instrText xml:space="preserve"> MERGEFIELD Company </w:instrText>
      </w:r>
      <w:r>
        <w:fldChar w:fldCharType="end"/>
      </w:r>
      <w:r>
        <w:instrText xml:space="preserve"> &lt;&gt; "" "</w:instrText>
      </w:r>
    </w:p>
    <w:p w:rsidR="00746D6A" w:rsidRDefault="00A56906" w:rsidP="00E469E7">
      <w:pPr>
        <w:pStyle w:val="EnvelopeAddress"/>
        <w:framePr w:wrap="around" w:x="5214" w:y="2131"/>
      </w:pPr>
      <w:fldSimple w:instr=" MERGEFIELD Company ">
        <w:r w:rsidR="00DB47F9" w:rsidRPr="00BA676E">
          <w:rPr>
            <w:noProof/>
          </w:rPr>
          <w:instrText>Bodicea Travel</w:instrText>
        </w:r>
      </w:fldSimple>
      <w:r>
        <w:instrText xml:space="preserve"> </w:instrText>
      </w:r>
      <w:r>
        <w:fldChar w:fldCharType="end"/>
      </w:r>
    </w:p>
    <w:p w:rsidR="00A56906" w:rsidRDefault="00A56906" w:rsidP="00E469E7">
      <w:pPr>
        <w:pStyle w:val="EnvelopeAddress"/>
        <w:framePr w:wrap="around" w:x="5214" w:y="2131"/>
      </w:pPr>
      <w:fldSimple w:instr=" MERGEFIELD Mailing_Address ">
        <w:r w:rsidR="00DB47F9">
          <w:rPr>
            <w:noProof/>
          </w:rPr>
          <w:t>«Mailing_Address»</w:t>
        </w:r>
      </w:fldSimple>
    </w:p>
    <w:p w:rsidR="005A3D09" w:rsidRDefault="005A3D09" w:rsidP="00E469E7">
      <w:pPr>
        <w:pStyle w:val="BodyText"/>
      </w:pPr>
      <w:bookmarkStart w:id="0" w:name="OpenAt"/>
      <w:bookmarkStart w:id="1" w:name="_GoBack"/>
      <w:bookmarkEnd w:id="0"/>
      <w:bookmarkEnd w:id="1"/>
    </w:p>
    <w:sectPr w:rsidR="005A3D09" w:rsidSect="0045653C">
      <w:pgSz w:w="13682" w:h="5942" w:orient="landscape" w:code="20"/>
      <w:pgMar w:top="170" w:right="1950" w:bottom="1440" w:left="1077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172"/>
    <w:rsid w:val="000163BB"/>
    <w:rsid w:val="000E7AF9"/>
    <w:rsid w:val="001B031E"/>
    <w:rsid w:val="001C3006"/>
    <w:rsid w:val="0045167E"/>
    <w:rsid w:val="0045653C"/>
    <w:rsid w:val="004C32F5"/>
    <w:rsid w:val="004E7479"/>
    <w:rsid w:val="005A3D09"/>
    <w:rsid w:val="005D25B3"/>
    <w:rsid w:val="006B7200"/>
    <w:rsid w:val="00716FAF"/>
    <w:rsid w:val="007438AA"/>
    <w:rsid w:val="00746D6A"/>
    <w:rsid w:val="007D0A5A"/>
    <w:rsid w:val="007D4CD0"/>
    <w:rsid w:val="007F43B2"/>
    <w:rsid w:val="007F501F"/>
    <w:rsid w:val="008F64EA"/>
    <w:rsid w:val="00A10C4D"/>
    <w:rsid w:val="00A232FA"/>
    <w:rsid w:val="00A53FE0"/>
    <w:rsid w:val="00A56906"/>
    <w:rsid w:val="00B6693E"/>
    <w:rsid w:val="00C624FA"/>
    <w:rsid w:val="00DB47F9"/>
    <w:rsid w:val="00E22CA9"/>
    <w:rsid w:val="00E469E7"/>
    <w:rsid w:val="00E9737A"/>
    <w:rsid w:val="00EC6392"/>
    <w:rsid w:val="00EE4AD6"/>
    <w:rsid w:val="00F0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c"/>
    </o:shapedefaults>
    <o:shapelayout v:ext="edit">
      <o:idmap v:ext="edit" data="1"/>
    </o:shapelayout>
  </w:shapeDefaults>
  <w:decimalSymbol w:val="."/>
  <w:listSeparator w:val=","/>
  <w15:chartTrackingRefBased/>
  <w15:docId w15:val="{F9B762A6-C32B-42D0-A7F2-BA8C8DF9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semiHidden/>
    <w:rsid w:val="005A3D09"/>
  </w:style>
  <w:style w:type="table" w:default="1" w:styleId="TableNormal">
    <w:name w:val="Normal Table"/>
    <w:semiHidden/>
    <w:rsid w:val="005A3D0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A3D09"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746D6A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sz w:val="28"/>
    </w:rPr>
  </w:style>
  <w:style w:type="paragraph" w:styleId="EnvelopeReturn">
    <w:name w:val="envelope return"/>
    <w:basedOn w:val="BodyText"/>
    <w:rsid w:val="00746D6A"/>
    <w:pPr>
      <w:spacing w:after="0" w:line="240" w:lineRule="auto"/>
    </w:pPr>
    <w:rPr>
      <w:rFonts w:ascii="Arial" w:hAnsi="Arial"/>
      <w:sz w:val="16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A_Temp\Envelopes\Envelope%20-%20Air%20Mail%20%23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Envelope - Air Mail #10.dot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2</cp:revision>
  <cp:lastPrinted>2005-03-30T09:39:00Z</cp:lastPrinted>
  <dcterms:created xsi:type="dcterms:W3CDTF">2014-02-15T07:33:00Z</dcterms:created>
  <dcterms:modified xsi:type="dcterms:W3CDTF">2014-02-15T07:33:00Z</dcterms:modified>
</cp:coreProperties>
</file>